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8F069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18F06A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069E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069F" w14:textId="77777777" w:rsidR="00C44B8B" w:rsidRPr="00E25C62" w:rsidRDefault="00DB03F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B03FC">
              <w:rPr>
                <w:b/>
                <w:sz w:val="26"/>
                <w:szCs w:val="26"/>
              </w:rPr>
              <w:t>202A_150</w:t>
            </w:r>
          </w:p>
        </w:tc>
      </w:tr>
      <w:tr w:rsidR="00A67559" w:rsidRPr="00AD3C21" w14:paraId="418F06A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6A1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6A2" w14:textId="77777777" w:rsidR="00A67559" w:rsidRPr="00DB03FC" w:rsidRDefault="006D2A4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B03FC">
              <w:rPr>
                <w:b/>
                <w:sz w:val="26"/>
                <w:szCs w:val="26"/>
                <w:lang w:val="en-US"/>
              </w:rPr>
              <w:t>2295648</w:t>
            </w:r>
          </w:p>
        </w:tc>
      </w:tr>
    </w:tbl>
    <w:p w14:paraId="418F06A4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418F06A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18F06A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18F06A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18F06A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18F06A9" w14:textId="77777777" w:rsidR="00C44B8B" w:rsidRPr="00CB6078" w:rsidRDefault="00C44B8B" w:rsidP="00C44B8B"/>
    <w:p w14:paraId="418F06AA" w14:textId="77777777" w:rsidR="00C44B8B" w:rsidRPr="00CB6078" w:rsidRDefault="00C44B8B" w:rsidP="00C44B8B"/>
    <w:p w14:paraId="418F06AB" w14:textId="77777777" w:rsidR="00C44B8B" w:rsidRPr="00CB6078" w:rsidRDefault="00C44B8B" w:rsidP="00C44B8B"/>
    <w:p w14:paraId="418F06A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18F06AD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418F06AE" w14:textId="77777777" w:rsidR="00612811" w:rsidRPr="00E01330" w:rsidRDefault="00A06E70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1D0082">
        <w:rPr>
          <w:b/>
          <w:sz w:val="24"/>
          <w:szCs w:val="24"/>
        </w:rPr>
        <w:t>Протектор ПЗС-15,2-1</w:t>
      </w:r>
      <w:r w:rsidR="00F8671E" w:rsidRPr="00091239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)</w:t>
      </w:r>
      <w:r w:rsidR="00E0133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9C0389" w:rsidRPr="00CB6078">
        <w:rPr>
          <w:b/>
          <w:sz w:val="26"/>
          <w:szCs w:val="26"/>
        </w:rPr>
        <w:t>Лот №</w:t>
      </w:r>
      <w:r w:rsidR="00AA670B" w:rsidRPr="00E01330">
        <w:rPr>
          <w:b/>
          <w:sz w:val="26"/>
          <w:szCs w:val="26"/>
        </w:rPr>
        <w:t xml:space="preserve"> </w:t>
      </w:r>
      <w:r w:rsidR="00AA670B" w:rsidRPr="00E01330">
        <w:rPr>
          <w:b/>
          <w:sz w:val="26"/>
          <w:szCs w:val="26"/>
          <w:u w:val="single"/>
        </w:rPr>
        <w:t>202</w:t>
      </w:r>
      <w:r w:rsidR="00AA670B" w:rsidRPr="00E01330">
        <w:rPr>
          <w:b/>
          <w:sz w:val="26"/>
          <w:szCs w:val="26"/>
          <w:u w:val="single"/>
          <w:lang w:val="en-US"/>
        </w:rPr>
        <w:t>A</w:t>
      </w:r>
    </w:p>
    <w:p w14:paraId="418F06A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8F06B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18F06B1" w14:textId="77777777" w:rsidR="00050B2E" w:rsidRPr="00091239" w:rsidRDefault="00641E44" w:rsidP="00050B2E">
      <w:pPr>
        <w:tabs>
          <w:tab w:val="left" w:pos="1134"/>
        </w:tabs>
        <w:ind w:firstLine="709"/>
        <w:rPr>
          <w:sz w:val="24"/>
          <w:szCs w:val="24"/>
        </w:rPr>
      </w:pPr>
      <w:r w:rsidRPr="00091239">
        <w:rPr>
          <w:sz w:val="24"/>
          <w:szCs w:val="24"/>
        </w:rPr>
        <w:t xml:space="preserve">Технические требования, характеристики </w:t>
      </w:r>
      <w:r w:rsidR="00770408" w:rsidRPr="00091239">
        <w:rPr>
          <w:sz w:val="24"/>
          <w:szCs w:val="24"/>
        </w:rPr>
        <w:t>линейной арматуры и гасителей вибрации</w:t>
      </w:r>
      <w:r w:rsidR="004F4E9E" w:rsidRPr="00091239">
        <w:rPr>
          <w:sz w:val="24"/>
          <w:szCs w:val="24"/>
        </w:rPr>
        <w:t xml:space="preserve"> </w:t>
      </w:r>
      <w:r w:rsidR="00091239">
        <w:rPr>
          <w:sz w:val="24"/>
          <w:szCs w:val="24"/>
        </w:rPr>
        <w:t xml:space="preserve">        </w:t>
      </w:r>
      <w:r w:rsidR="004F4E9E" w:rsidRPr="00091239">
        <w:rPr>
          <w:sz w:val="24"/>
          <w:szCs w:val="24"/>
        </w:rPr>
        <w:t>должны соответствовать параметрам</w:t>
      </w:r>
      <w:r w:rsidR="00050B2E" w:rsidRPr="00091239">
        <w:rPr>
          <w:sz w:val="24"/>
          <w:szCs w:val="24"/>
        </w:rPr>
        <w:t xml:space="preserve"> </w:t>
      </w:r>
      <w:r w:rsidR="00050B2E" w:rsidRPr="00091239">
        <w:rPr>
          <w:sz w:val="26"/>
          <w:szCs w:val="26"/>
        </w:rPr>
        <w:t>ТУ 3449–007–27560230–10 «Защитные протекторы спирального типа ПЗС».</w:t>
      </w:r>
    </w:p>
    <w:p w14:paraId="418F06B2" w14:textId="77777777" w:rsidR="00A305DC" w:rsidRDefault="00A305DC" w:rsidP="00050B2E">
      <w:pPr>
        <w:tabs>
          <w:tab w:val="left" w:pos="1134"/>
        </w:tabs>
        <w:ind w:firstLine="709"/>
        <w:rPr>
          <w:sz w:val="24"/>
          <w:szCs w:val="24"/>
        </w:rPr>
      </w:pPr>
    </w:p>
    <w:p w14:paraId="418F06B3" w14:textId="77777777" w:rsidR="00091239" w:rsidRDefault="00091239" w:rsidP="00C86E35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18F0702" wp14:editId="418F0703">
            <wp:extent cx="5162550" cy="1562100"/>
            <wp:effectExtent l="0" t="0" r="0" b="0"/>
            <wp:docPr id="2" name="Рисунок 2" descr="http://www.rosenergoholding.ru/content/image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osenergoholding.ru/content/image/image0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07"/>
        <w:gridCol w:w="2890"/>
        <w:gridCol w:w="3143"/>
        <w:gridCol w:w="783"/>
        <w:gridCol w:w="808"/>
        <w:gridCol w:w="1044"/>
      </w:tblGrid>
      <w:tr w:rsidR="00091239" w:rsidRPr="00091239" w14:paraId="418F06B9" w14:textId="77777777" w:rsidTr="00091239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4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Марка Протектора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5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Провода (тросы) по ГОСТ 839, марок АС, АСКП. АСКС, АСК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6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L*,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7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D1,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8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 xml:space="preserve">Масса, </w:t>
            </w:r>
            <w:proofErr w:type="gramStart"/>
            <w:r w:rsidRPr="00091239">
              <w:rPr>
                <w:bCs/>
                <w:sz w:val="22"/>
                <w:szCs w:val="22"/>
              </w:rPr>
              <w:t>кг</w:t>
            </w:r>
            <w:proofErr w:type="gramEnd"/>
          </w:p>
        </w:tc>
      </w:tr>
      <w:tr w:rsidR="00091239" w:rsidRPr="00091239" w14:paraId="418F06C0" w14:textId="77777777" w:rsidTr="00091239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F06BA" w14:textId="77777777" w:rsidR="00091239" w:rsidRPr="00091239" w:rsidRDefault="00091239" w:rsidP="00091239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B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Сечение, мм</w:t>
            </w:r>
            <w:proofErr w:type="gramStart"/>
            <w:r w:rsidRPr="00091239">
              <w:rPr>
                <w:bCs/>
                <w:sz w:val="22"/>
                <w:szCs w:val="22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C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Диаметр D,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F06BD" w14:textId="77777777" w:rsidR="00091239" w:rsidRPr="00091239" w:rsidRDefault="00091239" w:rsidP="00091239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F06BE" w14:textId="77777777" w:rsidR="00091239" w:rsidRPr="00091239" w:rsidRDefault="00091239" w:rsidP="00091239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F06BF" w14:textId="77777777" w:rsidR="00091239" w:rsidRPr="00091239" w:rsidRDefault="00091239" w:rsidP="00091239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091239" w:rsidRPr="00091239" w14:paraId="418F06CD" w14:textId="77777777" w:rsidTr="0009123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1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ПЗС-15,2</w:t>
            </w:r>
            <w:r w:rsidR="001D0082">
              <w:rPr>
                <w:sz w:val="22"/>
                <w:szCs w:val="22"/>
              </w:rPr>
              <w:t>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2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70/72 </w:t>
            </w:r>
          </w:p>
          <w:p w14:paraId="418F06C3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120/19 </w:t>
            </w:r>
          </w:p>
          <w:p w14:paraId="418F06C4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120/27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5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15,4 </w:t>
            </w:r>
          </w:p>
          <w:p w14:paraId="418F06C6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15,2 </w:t>
            </w:r>
          </w:p>
          <w:p w14:paraId="418F06C7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15,4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8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9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21,4 </w:t>
            </w:r>
          </w:p>
          <w:p w14:paraId="418F06CA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21,2 </w:t>
            </w:r>
          </w:p>
          <w:p w14:paraId="418F06CB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21,4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C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0,25</w:t>
            </w:r>
          </w:p>
        </w:tc>
      </w:tr>
    </w:tbl>
    <w:p w14:paraId="418F06CE" w14:textId="77777777" w:rsidR="00091239" w:rsidRDefault="00091239" w:rsidP="00050B2E">
      <w:pPr>
        <w:tabs>
          <w:tab w:val="left" w:pos="1134"/>
        </w:tabs>
        <w:ind w:firstLine="709"/>
        <w:rPr>
          <w:sz w:val="24"/>
          <w:szCs w:val="24"/>
        </w:rPr>
      </w:pPr>
    </w:p>
    <w:p w14:paraId="418F06CF" w14:textId="77777777" w:rsidR="00091239" w:rsidRPr="00CB6078" w:rsidRDefault="00091239" w:rsidP="00050B2E">
      <w:pPr>
        <w:tabs>
          <w:tab w:val="left" w:pos="1134"/>
        </w:tabs>
        <w:ind w:firstLine="709"/>
        <w:rPr>
          <w:sz w:val="24"/>
          <w:szCs w:val="24"/>
        </w:rPr>
      </w:pPr>
    </w:p>
    <w:p w14:paraId="418F06D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18F06D1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418F06D2" w14:textId="77777777" w:rsidR="004417F5" w:rsidRPr="00A24900" w:rsidRDefault="004417F5" w:rsidP="004417F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418F06D3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8F06D4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8F06D5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18F06D6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8F06D7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8F06D8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18F06D9" w14:textId="3156ADF5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9B2DB2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18F06DA" w14:textId="682097DC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D779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18F06DB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418F06DC" w14:textId="77777777" w:rsidR="00DE0C6D" w:rsidRPr="00F64720" w:rsidRDefault="00843900" w:rsidP="004417F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418F06DD" w14:textId="77777777" w:rsidR="001C72DB" w:rsidRPr="00E25C62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418F06DE" w14:textId="77777777" w:rsidR="00050B2E" w:rsidRDefault="00050B2E" w:rsidP="00050B2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334D8">
        <w:rPr>
          <w:sz w:val="24"/>
          <w:szCs w:val="24"/>
        </w:rPr>
        <w:t xml:space="preserve">ТУ 3449–007–27560230–10 </w:t>
      </w:r>
      <w:r>
        <w:rPr>
          <w:sz w:val="24"/>
          <w:szCs w:val="24"/>
        </w:rPr>
        <w:t>«</w:t>
      </w:r>
      <w:r w:rsidRPr="00E334D8">
        <w:rPr>
          <w:sz w:val="24"/>
          <w:szCs w:val="24"/>
        </w:rPr>
        <w:t>Защитные протекторы спирального типа ПЗС</w:t>
      </w:r>
      <w:r>
        <w:rPr>
          <w:sz w:val="24"/>
          <w:szCs w:val="24"/>
        </w:rPr>
        <w:t>»</w:t>
      </w:r>
      <w:r w:rsidR="004417F5">
        <w:rPr>
          <w:sz w:val="24"/>
          <w:szCs w:val="24"/>
        </w:rPr>
        <w:t>;</w:t>
      </w:r>
      <w:r w:rsidRPr="00E334D8">
        <w:rPr>
          <w:sz w:val="24"/>
          <w:szCs w:val="24"/>
        </w:rPr>
        <w:t xml:space="preserve"> </w:t>
      </w:r>
    </w:p>
    <w:p w14:paraId="418F06DF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418F06E0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418F06E1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18F06E2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418F06E3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18F06E4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18F06E5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418F06E6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418F06E7" w14:textId="3D08B8F0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CD7794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418F06E8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18F06E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18F06EA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E35C4B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18F06EB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8F06EC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18F06ED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418F06EE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8F06EF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18F06F0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18F06F1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18F06F2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8F06F3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418F06F4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418F06F5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418F06F6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18F06F7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418F06F8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18F06F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18F06FA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18F06FB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8F06FC" w14:textId="77777777" w:rsidR="006D1941" w:rsidRPr="00CB6078" w:rsidRDefault="006D1941" w:rsidP="00451C4D">
      <w:pPr>
        <w:rPr>
          <w:sz w:val="26"/>
          <w:szCs w:val="26"/>
        </w:rPr>
      </w:pPr>
    </w:p>
    <w:p w14:paraId="418F06FD" w14:textId="77777777" w:rsidR="001D6900" w:rsidRPr="00CB6078" w:rsidRDefault="001D6900" w:rsidP="00451C4D">
      <w:pPr>
        <w:rPr>
          <w:sz w:val="26"/>
          <w:szCs w:val="26"/>
        </w:rPr>
      </w:pPr>
    </w:p>
    <w:p w14:paraId="418F06FE" w14:textId="77777777" w:rsidR="004A2665" w:rsidRPr="00CB6078" w:rsidRDefault="004A2665" w:rsidP="00451C4D">
      <w:pPr>
        <w:rPr>
          <w:sz w:val="26"/>
          <w:szCs w:val="26"/>
        </w:rPr>
      </w:pPr>
    </w:p>
    <w:p w14:paraId="418F06FF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18F070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18F070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F0706" w14:textId="77777777" w:rsidR="00332053" w:rsidRDefault="00332053">
      <w:r>
        <w:separator/>
      </w:r>
    </w:p>
  </w:endnote>
  <w:endnote w:type="continuationSeparator" w:id="0">
    <w:p w14:paraId="418F0707" w14:textId="77777777" w:rsidR="00332053" w:rsidRDefault="00332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F0704" w14:textId="77777777" w:rsidR="00332053" w:rsidRDefault="00332053">
      <w:r>
        <w:separator/>
      </w:r>
    </w:p>
  </w:footnote>
  <w:footnote w:type="continuationSeparator" w:id="0">
    <w:p w14:paraId="418F0705" w14:textId="77777777" w:rsidR="00332053" w:rsidRDefault="00332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F070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8F070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B2E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1239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219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082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053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17F5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AA3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6B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2A40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BD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DB2"/>
    <w:rsid w:val="009B2FD2"/>
    <w:rsid w:val="009B37C2"/>
    <w:rsid w:val="009B521D"/>
    <w:rsid w:val="009B53C5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E70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99F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1862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423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E3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794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3F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330"/>
    <w:rsid w:val="00E018B4"/>
    <w:rsid w:val="00E05512"/>
    <w:rsid w:val="00E05945"/>
    <w:rsid w:val="00E05A5E"/>
    <w:rsid w:val="00E06342"/>
    <w:rsid w:val="00E066F3"/>
    <w:rsid w:val="00E0699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5C62"/>
    <w:rsid w:val="00E26AC7"/>
    <w:rsid w:val="00E26D27"/>
    <w:rsid w:val="00E304A8"/>
    <w:rsid w:val="00E306DA"/>
    <w:rsid w:val="00E32076"/>
    <w:rsid w:val="00E34EC6"/>
    <w:rsid w:val="00E35C4B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71E"/>
    <w:rsid w:val="00F86F49"/>
    <w:rsid w:val="00F87C16"/>
    <w:rsid w:val="00F90AC6"/>
    <w:rsid w:val="00F91952"/>
    <w:rsid w:val="00F91C1B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F06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16621-DF75-4009-AAC9-0041EAE26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A9D322-EEDF-4C56-A491-445722DF4F3A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0E06EE2-2FD8-403D-9C58-2F16CC1584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FBBB57-8628-40A5-AE6A-082C5EA69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4</Pages>
  <Words>1210</Words>
  <Characters>6901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2015-10-09T08:07:00Z</dcterms:created>
  <dcterms:modified xsi:type="dcterms:W3CDTF">2015-10-09T08:07:00Z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